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Oldham East and Saddleworth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Oldham East and Saddleworth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Oldham East and Saddleworth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Oldham East and Saddleworth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Oldham East and Saddleworth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Oldham East and Saddleworth are estimated to have a score of 1-2 on the PGSI (low-risk gambling), whilst </w:t>
      </w:r>
      <w:r w:rsidRPr="00773DF7">
        <w:rPr>
          <w:rFonts w:ascii="Libre Franklin Light" w:hAnsi="Libre Franklin Light" w:cs="Calibri Light"/>
          <w:b/>
          <w:bCs/>
          <w:color w:val="C45911" w:themeColor="accent2" w:themeShade="BF"/>
        </w:rPr>
        <w:t xml:space="preserve">5.1%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64.3% </w:t>
      </w:r>
      <w:r w:rsidRPr="004747BF">
        <w:rPr>
          <w:rFonts w:ascii="Libre Franklin Light" w:eastAsia="Times New Roman" w:hAnsi="Libre Franklin Light" w:cs="Calibri Light"/>
        </w:rPr>
        <w:t xml:space="preserve">of those respondents classified as PGSI 8+ in Oldham East and Saddleworth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Oldham East and Saddleworth is estimated to be </w:t>
      </w:r>
      <w:r w:rsidRPr="00773DF7">
        <w:rPr>
          <w:rFonts w:ascii="Libre Franklin Light" w:eastAsia="Times New Roman" w:hAnsi="Libre Franklin Light" w:cs="Calibri Light"/>
          <w:b/>
          <w:bCs/>
          <w:color w:val="C45911" w:themeColor="accent2" w:themeShade="BF"/>
        </w:rPr>
        <w:t xml:space="preserve">£2,657,603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Oldham East and Saddleworth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Oldham East and Saddleworth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Oldham East and Saddleworth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Oldham East and Saddleworth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Oldham East and Saddlew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Oldham East and Saddleworth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Oldham East and Saddlew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Oldham East and Saddleworth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Oldham East and Saddleworth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64.3%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Oldham East and Saddlew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Oldham East and Saddleworth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34.0%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Oldham East and Saddleworth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Oldham East and Saddleworth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Oldham East and Saddleworth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Oldham East and Saddleworth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Oldham East and Saddleworth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£2,657,603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Oldham East and Saddleworth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£43,288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£895,220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£64,130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£18,037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£33,067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£1,603,861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£2,657,603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Oldham East and Saddleworth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Oldham East and Saddleworth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Oldham East and Saddleworth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Oldham East and Saddleworth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28.4%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Oldham East and Saddleworth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Oldham East and Saddleworth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Oldham East and Saddleworth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Oldham East and Saddleworth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Oldham East and Saddleworth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28.4%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Oldham East and Saddleworth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Oldham East and Saddleworth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Oldham East and Saddleworth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F5D167B-D06D-481A-9B6C-81C08DF4B01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